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813"/>
        <w:gridCol w:w="142"/>
        <w:gridCol w:w="425"/>
        <w:gridCol w:w="1399"/>
        <w:gridCol w:w="19"/>
        <w:gridCol w:w="357"/>
        <w:gridCol w:w="3039"/>
        <w:gridCol w:w="101"/>
        <w:gridCol w:w="1569"/>
        <w:gridCol w:w="37"/>
      </w:tblGrid>
      <w:tr w:rsidR="00987C5C" w:rsidRPr="00C017DF" w14:paraId="4470DBE0" w14:textId="77777777" w:rsidTr="00C21749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B18F275" w14:textId="77777777" w:rsidR="00987C5C" w:rsidRPr="006E3F12" w:rsidRDefault="00987C5C" w:rsidP="00DA1914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2268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71A67D8" w14:textId="1D191DE8" w:rsidR="00987C5C" w:rsidRPr="00C017DF" w:rsidRDefault="006E2376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8"/>
                <w:szCs w:val="20"/>
              </w:rPr>
              <w:t>YV</w:t>
            </w:r>
          </w:p>
        </w:tc>
        <w:tc>
          <w:tcPr>
            <w:tcW w:w="1824" w:type="dxa"/>
            <w:gridSpan w:val="2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B0E8E55" w14:textId="77777777" w:rsidR="00987C5C" w:rsidRPr="005D277D" w:rsidRDefault="00987C5C" w:rsidP="00DA1914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770395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</w:t>
            </w:r>
            <w:r w:rsidR="00B82407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1B4D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4D6B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1B4D6B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1B4D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B4D6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B4D6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B4D6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B4D6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B4D6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B4D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18D14785" w14:textId="77777777" w:rsidR="00987C5C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B16B5F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87C5C" w:rsidRPr="00C017DF" w14:paraId="2762B3B2" w14:textId="77777777" w:rsidTr="00DA191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38AFFB57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9FFB6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right w:val="nil"/>
            </w:tcBorders>
          </w:tcPr>
          <w:p w14:paraId="7BE3D16A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6DE5C9B7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85536" w14:textId="77777777" w:rsidR="00987C5C" w:rsidRPr="00C017DF" w:rsidRDefault="00CF468E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Voltigeur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5A69C977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987C5C" w:rsidRPr="00C017DF" w14:paraId="34B77D3B" w14:textId="77777777" w:rsidTr="00DA191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09488DC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D53278E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6A213EF0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8785A8D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5C369323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987C5C" w:rsidRPr="00C017DF" w14:paraId="753D38BA" w14:textId="77777777" w:rsidTr="00DA191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E4C2043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497EB6C1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1D35F33D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9C13EEE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45980D26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87C5C" w:rsidRPr="00C017DF" w14:paraId="210B4B2C" w14:textId="77777777" w:rsidTr="00DA191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48B6342D" w14:textId="77777777" w:rsidR="00987C5C" w:rsidRPr="00C017DF" w:rsidRDefault="00987C5C" w:rsidP="00DA1914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10FC7EE3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419C8A74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2D7862A0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7E6C6FD5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87C5C" w:rsidRPr="00C017DF" w14:paraId="563291A7" w14:textId="77777777" w:rsidTr="00DA191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494F9626" w14:textId="77777777" w:rsidR="00987C5C" w:rsidRPr="00C017DF" w:rsidRDefault="005E1492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</w:t>
            </w:r>
            <w:r w:rsidR="00987C5C"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0D400E5E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6D73E877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2A9FF8A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1EBD1099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87C5C" w:rsidRPr="00C017DF" w14:paraId="53A6BDF7" w14:textId="77777777" w:rsidTr="00DA191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D0A85DD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47BE5317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B867118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1FAD9A76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20B5457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67AF85A3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87C5C" w:rsidRPr="00C017DF" w14:paraId="4182C3A5" w14:textId="77777777" w:rsidTr="00DA191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3ED2A152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3183928B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1F99AA7A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652DC4D6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27E540A0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20ED0FC5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0986AEE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p w14:paraId="024B0C13" w14:textId="77777777" w:rsidR="00615814" w:rsidRDefault="001C10DC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Tijd</w:t>
      </w:r>
      <w:r w:rsidR="00AA2F34">
        <w:rPr>
          <w:rFonts w:ascii="Arial" w:hAnsi="Arial" w:cs="Arial"/>
          <w:b/>
          <w:bCs/>
          <w:sz w:val="20"/>
          <w:szCs w:val="20"/>
        </w:rPr>
        <w:t>slimiet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 w:rsidR="003C382F">
        <w:rPr>
          <w:rFonts w:ascii="Arial" w:hAnsi="Arial" w:cs="Arial"/>
          <w:b/>
          <w:bCs/>
          <w:sz w:val="20"/>
          <w:szCs w:val="20"/>
        </w:rPr>
        <w:t>geen</w:t>
      </w:r>
    </w:p>
    <w:p w14:paraId="141ADFB0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>Verplichte Oefeningen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6399"/>
        <w:gridCol w:w="1333"/>
      </w:tblGrid>
      <w:tr w:rsidR="005C32E5" w:rsidRPr="00C017DF" w14:paraId="6FFA7284" w14:textId="77777777" w:rsidTr="00CA6CDC">
        <w:tc>
          <w:tcPr>
            <w:tcW w:w="1694" w:type="dxa"/>
          </w:tcPr>
          <w:p w14:paraId="660431EA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99" w:type="dxa"/>
          </w:tcPr>
          <w:p w14:paraId="49FBB9B8" w14:textId="77777777" w:rsidR="005C32E5" w:rsidRPr="00C017DF" w:rsidRDefault="005C32E5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</w:tc>
        <w:tc>
          <w:tcPr>
            <w:tcW w:w="1333" w:type="dxa"/>
          </w:tcPr>
          <w:p w14:paraId="5910AE45" w14:textId="77777777" w:rsidR="005C32E5" w:rsidRPr="00C017DF" w:rsidRDefault="005C32E5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</w:p>
        </w:tc>
      </w:tr>
      <w:tr w:rsidR="005C32E5" w:rsidRPr="00C017DF" w14:paraId="0CECD662" w14:textId="77777777" w:rsidTr="00CA6CDC">
        <w:tc>
          <w:tcPr>
            <w:tcW w:w="1694" w:type="dxa"/>
          </w:tcPr>
          <w:p w14:paraId="76082FE8" w14:textId="77777777" w:rsidR="005C32E5" w:rsidRPr="00C017DF" w:rsidRDefault="005C32E5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Opsprong</w:t>
            </w:r>
          </w:p>
        </w:tc>
        <w:tc>
          <w:tcPr>
            <w:tcW w:w="6399" w:type="dxa"/>
          </w:tcPr>
          <w:p w14:paraId="3322BE29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6E5ED81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4DD55A0F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798F988E" w14:textId="77777777" w:rsidTr="00CA6CDC">
        <w:tc>
          <w:tcPr>
            <w:tcW w:w="1694" w:type="dxa"/>
          </w:tcPr>
          <w:p w14:paraId="74E91469" w14:textId="77777777" w:rsidR="005C32E5" w:rsidRPr="00C017DF" w:rsidRDefault="005C32E5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Vrije zit</w:t>
            </w:r>
          </w:p>
        </w:tc>
        <w:tc>
          <w:tcPr>
            <w:tcW w:w="6399" w:type="dxa"/>
          </w:tcPr>
          <w:p w14:paraId="2CC103CC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3BB6222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46B06E98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0401AC6E" w14:textId="77777777" w:rsidTr="00CA6CDC">
        <w:tc>
          <w:tcPr>
            <w:tcW w:w="1694" w:type="dxa"/>
          </w:tcPr>
          <w:p w14:paraId="14DC698A" w14:textId="77777777" w:rsidR="005C32E5" w:rsidRPr="00C017DF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Vlag</w:t>
            </w:r>
          </w:p>
        </w:tc>
        <w:tc>
          <w:tcPr>
            <w:tcW w:w="6399" w:type="dxa"/>
          </w:tcPr>
          <w:p w14:paraId="66C9809D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57EAB0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56D3521B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2F931C94" w14:textId="77777777" w:rsidTr="00CA6CDC">
        <w:tc>
          <w:tcPr>
            <w:tcW w:w="1694" w:type="dxa"/>
          </w:tcPr>
          <w:p w14:paraId="4F40AA89" w14:textId="77777777" w:rsidR="005C32E5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Molen</w:t>
            </w:r>
          </w:p>
        </w:tc>
        <w:tc>
          <w:tcPr>
            <w:tcW w:w="6399" w:type="dxa"/>
          </w:tcPr>
          <w:p w14:paraId="7EDB3AE8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6FE120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4E1C526E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7513B4CF" w14:textId="77777777" w:rsidTr="00CA6CDC">
        <w:tc>
          <w:tcPr>
            <w:tcW w:w="1694" w:type="dxa"/>
          </w:tcPr>
          <w:p w14:paraId="39BC32B5" w14:textId="77777777" w:rsidR="005C32E5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Schaar 1</w:t>
            </w:r>
            <w:r w:rsidRPr="00D3654D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</w:tc>
        <w:tc>
          <w:tcPr>
            <w:tcW w:w="6399" w:type="dxa"/>
          </w:tcPr>
          <w:p w14:paraId="03F21489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90A89E2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24589332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64DB9A0F" w14:textId="77777777" w:rsidTr="00CA6CDC">
        <w:tc>
          <w:tcPr>
            <w:tcW w:w="1694" w:type="dxa"/>
          </w:tcPr>
          <w:p w14:paraId="100C6CA0" w14:textId="77777777" w:rsidR="005C32E5" w:rsidRPr="00C017DF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Schaar 2</w:t>
            </w:r>
            <w:r w:rsidRPr="00D3654D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</w:tc>
        <w:tc>
          <w:tcPr>
            <w:tcW w:w="6399" w:type="dxa"/>
          </w:tcPr>
          <w:p w14:paraId="47B000AE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616E2C9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77070F1C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1D151802" w14:textId="77777777" w:rsidTr="00CA6CDC">
        <w:tc>
          <w:tcPr>
            <w:tcW w:w="1694" w:type="dxa"/>
          </w:tcPr>
          <w:p w14:paraId="57B21913" w14:textId="77777777" w:rsidR="005C32E5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Staan</w:t>
            </w:r>
          </w:p>
          <w:p w14:paraId="6678CFC2" w14:textId="77777777" w:rsidR="00D3654D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99" w:type="dxa"/>
          </w:tcPr>
          <w:p w14:paraId="43C727DC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4A50E95B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340978C4" w14:textId="77777777" w:rsidTr="00CA6CDC">
        <w:tc>
          <w:tcPr>
            <w:tcW w:w="1694" w:type="dxa"/>
          </w:tcPr>
          <w:p w14:paraId="4D46D74C" w14:textId="77777777" w:rsidR="00164A56" w:rsidRDefault="00D06A10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Pr="002172DB">
              <w:rPr>
                <w:rFonts w:ascii="Arial" w:hAnsi="Arial" w:cs="Arial"/>
                <w:b/>
                <w:sz w:val="20"/>
                <w:szCs w:val="20"/>
              </w:rPr>
              <w:t xml:space="preserve">lank 1e </w:t>
            </w:r>
            <w:r>
              <w:rPr>
                <w:rFonts w:ascii="Arial" w:hAnsi="Arial" w:cs="Arial"/>
                <w:b/>
                <w:sz w:val="20"/>
                <w:szCs w:val="20"/>
              </w:rPr>
              <w:t>deel en afsprong naar binnen</w:t>
            </w:r>
          </w:p>
        </w:tc>
        <w:tc>
          <w:tcPr>
            <w:tcW w:w="6399" w:type="dxa"/>
          </w:tcPr>
          <w:p w14:paraId="31BE5EE5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6F4B3A53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A6ABF5B" w14:textId="77777777" w:rsid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</w:p>
    <w:p w14:paraId="1C3C0331" w14:textId="77777777" w:rsidR="00377F36" w:rsidRDefault="00615814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45532F50" w14:textId="77777777" w:rsidR="00254188" w:rsidRDefault="00254188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3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</w:tblGrid>
      <w:tr w:rsidR="005C32E5" w:rsidRPr="00CA6CDC" w14:paraId="0E3DDA99" w14:textId="77777777" w:rsidTr="00CA6CDC">
        <w:trPr>
          <w:trHeight w:val="470"/>
        </w:trPr>
        <w:tc>
          <w:tcPr>
            <w:tcW w:w="1384" w:type="dxa"/>
            <w:shd w:val="clear" w:color="auto" w:fill="auto"/>
          </w:tcPr>
          <w:p w14:paraId="234AF8F7" w14:textId="77777777" w:rsidR="005C32E5" w:rsidRPr="00CA6CDC" w:rsidRDefault="005C32E5" w:rsidP="00CA6C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5F7E244" w14:textId="77777777" w:rsidR="00615814" w:rsidRPr="00C017DF" w:rsidRDefault="005C32E5" w:rsidP="005C32E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</w:t>
      </w:r>
      <w:r w:rsidR="00615814">
        <w:rPr>
          <w:rFonts w:ascii="Arial" w:hAnsi="Arial" w:cs="Arial"/>
          <w:b/>
          <w:bCs/>
          <w:sz w:val="20"/>
          <w:szCs w:val="20"/>
        </w:rPr>
        <w:t>Tota</w:t>
      </w:r>
      <w:r>
        <w:rPr>
          <w:rFonts w:ascii="Arial" w:hAnsi="Arial" w:cs="Arial"/>
          <w:b/>
          <w:bCs/>
          <w:sz w:val="20"/>
          <w:szCs w:val="20"/>
        </w:rPr>
        <w:t>al van de verplichte oefeningen</w:t>
      </w:r>
    </w:p>
    <w:p w14:paraId="41B03DDE" w14:textId="77777777" w:rsidR="00C017DF" w:rsidRPr="00C017DF" w:rsidRDefault="00C017DF" w:rsidP="00615814">
      <w:pPr>
        <w:ind w:firstLine="708"/>
        <w:jc w:val="right"/>
        <w:rPr>
          <w:rFonts w:ascii="Arial" w:hAnsi="Arial" w:cs="Arial"/>
          <w:b/>
          <w:bCs/>
          <w:sz w:val="20"/>
          <w:szCs w:val="20"/>
        </w:rPr>
      </w:pPr>
    </w:p>
    <w:p w14:paraId="21424E88" w14:textId="77777777" w:rsidR="00C017DF" w:rsidRDefault="005C32E5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</w:t>
      </w:r>
      <w:r w:rsidR="00101466">
        <w:rPr>
          <w:rFonts w:ascii="Arial" w:hAnsi="Arial" w:cs="Arial"/>
          <w:b/>
          <w:sz w:val="20"/>
          <w:szCs w:val="20"/>
        </w:rPr>
        <w:t>/8</w:t>
      </w:r>
      <w:r w:rsidR="00615814" w:rsidRPr="00615814">
        <w:rPr>
          <w:rFonts w:ascii="Arial" w:hAnsi="Arial" w:cs="Arial"/>
          <w:b/>
          <w:sz w:val="20"/>
          <w:szCs w:val="20"/>
        </w:rPr>
        <w:t xml:space="preserve"> oefeningen</w:t>
      </w:r>
    </w:p>
    <w:p w14:paraId="07CB8BEE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268"/>
      </w:tblGrid>
      <w:tr w:rsidR="00615814" w:rsidRPr="00CA6CDC" w14:paraId="47630B6F" w14:textId="77777777" w:rsidTr="00CA6CDC">
        <w:tc>
          <w:tcPr>
            <w:tcW w:w="2098" w:type="dxa"/>
            <w:shd w:val="clear" w:color="auto" w:fill="auto"/>
          </w:tcPr>
          <w:p w14:paraId="26C3D8BE" w14:textId="77777777" w:rsidR="00615814" w:rsidRPr="00CA6CDC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6CDC">
              <w:rPr>
                <w:rFonts w:ascii="Arial" w:hAnsi="Arial" w:cs="Arial"/>
                <w:b/>
                <w:sz w:val="20"/>
                <w:szCs w:val="20"/>
              </w:rPr>
              <w:t>Cijfer verplichte oefeningen</w:t>
            </w:r>
          </w:p>
        </w:tc>
        <w:tc>
          <w:tcPr>
            <w:tcW w:w="2268" w:type="dxa"/>
            <w:shd w:val="clear" w:color="auto" w:fill="auto"/>
          </w:tcPr>
          <w:p w14:paraId="425EBC1A" w14:textId="77777777" w:rsidR="00615814" w:rsidRPr="00CA6CDC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DBA80EF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36F121F9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5BB11C6E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349C9309" w14:textId="77777777" w:rsidR="00C017DF" w:rsidRPr="00C017DF" w:rsidRDefault="00046D3E" w:rsidP="00C017D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420F3229">
          <v:line id="_x0000_s1047" style="position:absolute;z-index:251656704" from="-39.1pt,2.05pt" to="518.9pt,2.05pt">
            <v:stroke dashstyle="1 1" endcap="round"/>
          </v:line>
        </w:pict>
      </w:r>
    </w:p>
    <w:p w14:paraId="75C18966" w14:textId="77777777" w:rsidR="00377F36" w:rsidRDefault="00377F36" w:rsidP="00C017DF">
      <w:pPr>
        <w:rPr>
          <w:rFonts w:ascii="Arial" w:hAnsi="Arial" w:cs="Arial"/>
          <w:b/>
          <w:bCs/>
          <w:sz w:val="20"/>
          <w:szCs w:val="20"/>
        </w:rPr>
      </w:pPr>
    </w:p>
    <w:p w14:paraId="1CC0F2B0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312AFB51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58F820CD" w14:textId="77777777" w:rsidR="00227773" w:rsidRPr="00AC5736" w:rsidRDefault="00046D3E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5C0438FE">
          <v:line id="_x0000_s1049" style="position:absolute;z-index:251658752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290B49E8">
          <v:line id="_x0000_s1048" style="position:absolute;z-index:251657728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EA75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3092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A41F" w14:textId="77777777" w:rsidR="001E135D" w:rsidRDefault="001E135D">
      <w:r>
        <w:separator/>
      </w:r>
    </w:p>
  </w:endnote>
  <w:endnote w:type="continuationSeparator" w:id="0">
    <w:p w14:paraId="6321CCC9" w14:textId="77777777" w:rsidR="001E135D" w:rsidRDefault="001E1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39A7B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2DEA483C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12013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7B182C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19786554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3AD3F4B3" w14:textId="77777777" w:rsidR="0050736E" w:rsidRPr="00B82407" w:rsidRDefault="007B182C" w:rsidP="00B82407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EEAEF" w14:textId="77777777" w:rsidR="00046D3E" w:rsidRDefault="00046D3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F16C2" w14:textId="77777777" w:rsidR="001E135D" w:rsidRDefault="001E135D">
      <w:r>
        <w:separator/>
      </w:r>
    </w:p>
  </w:footnote>
  <w:footnote w:type="continuationSeparator" w:id="0">
    <w:p w14:paraId="1FF3C342" w14:textId="77777777" w:rsidR="001E135D" w:rsidRDefault="001E1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AC238" w14:textId="77777777" w:rsidR="00046D3E" w:rsidRDefault="00046D3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8E647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4B17185F" w14:textId="77777777" w:rsidR="0050736E" w:rsidRPr="00D436E8" w:rsidRDefault="00046D3E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4AB7419A">
        <v:line id="Rechte verbindingslijn 7" o:spid="_x0000_s2051" style="position:absolute;left:0;text-align:left;z-index:251658752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735C9E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2050" type="#_x0000_t75" style="position:absolute;left:0;text-align:left;margin-left:410.65pt;margin-top:10.95pt;width:96.25pt;height:95.45pt;z-index:-251658752;visibility:visible" wrapcoords="-169 0 -169 21430 21600 21430 21600 0 -169 0">
          <v:imagedata r:id="rId1" o:title=""/>
          <w10:wrap type="tight"/>
        </v:shape>
      </w:pict>
    </w:r>
    <w:r>
      <w:rPr>
        <w:rFonts w:ascii="Arial" w:hAnsi="Arial" w:cs="Arial"/>
        <w:noProof/>
        <w:sz w:val="20"/>
        <w:szCs w:val="20"/>
        <w:lang w:val="en-US"/>
      </w:rPr>
      <w:pict w14:anchorId="434A4FE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18pt;margin-top:44.55pt;width:378pt;height:85.4pt;z-index:251656704;mso-wrap-edited:f" wrapcoords="0 0 21600 0 21600 21600 0 21600 0 0" filled="f" stroked="f">
          <v:fill o:detectmouseclick="t"/>
          <v:textbox style="mso-next-textbox:#_x0000_s2049" inset=",7.2pt,,7.2pt">
            <w:txbxContent>
              <w:p w14:paraId="2FDB546A" w14:textId="2E848B2B" w:rsidR="006E2376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A77AD8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D7052B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Verplichte oefeningen</w:t>
                </w:r>
                <w:r w:rsidR="006E237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 </w:t>
                </w:r>
                <w:r w:rsidR="00046D3E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YV</w:t>
                </w:r>
              </w:p>
              <w:p w14:paraId="2A471FF1" w14:textId="77777777" w:rsidR="00431D9C" w:rsidRDefault="00D7052B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/>
                    <w:sz w:val="28"/>
                    <w:szCs w:val="28"/>
                  </w:rPr>
                  <w:br/>
                </w:r>
                <w:r w:rsidR="00431D9C" w:rsidRPr="00431D9C">
                  <w:rPr>
                    <w:rFonts w:ascii="Arial" w:hAnsi="Arial" w:cs="Arial"/>
                    <w:b/>
                    <w:sz w:val="22"/>
                    <w:szCs w:val="22"/>
                  </w:rPr>
                  <w:t>Solo</w:t>
                </w:r>
                <w:r w:rsidR="00431D9C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</w:p>
              <w:p w14:paraId="05A133F3" w14:textId="77777777" w:rsidR="00EA7502" w:rsidRPr="00D7052B" w:rsidRDefault="00EA7502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7F2D2" w14:textId="77777777" w:rsidR="00046D3E" w:rsidRDefault="00046D3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8635273">
    <w:abstractNumId w:val="2"/>
  </w:num>
  <w:num w:numId="2" w16cid:durableId="297414128">
    <w:abstractNumId w:val="8"/>
  </w:num>
  <w:num w:numId="3" w16cid:durableId="197201518">
    <w:abstractNumId w:val="3"/>
  </w:num>
  <w:num w:numId="4" w16cid:durableId="1193377201">
    <w:abstractNumId w:val="12"/>
  </w:num>
  <w:num w:numId="5" w16cid:durableId="1003242306">
    <w:abstractNumId w:val="10"/>
  </w:num>
  <w:num w:numId="6" w16cid:durableId="152112138">
    <w:abstractNumId w:val="9"/>
  </w:num>
  <w:num w:numId="7" w16cid:durableId="456215059">
    <w:abstractNumId w:val="5"/>
  </w:num>
  <w:num w:numId="8" w16cid:durableId="237786872">
    <w:abstractNumId w:val="4"/>
  </w:num>
  <w:num w:numId="9" w16cid:durableId="1073553792">
    <w:abstractNumId w:val="11"/>
  </w:num>
  <w:num w:numId="10" w16cid:durableId="1695884448">
    <w:abstractNumId w:val="6"/>
  </w:num>
  <w:num w:numId="11" w16cid:durableId="1055276344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373075830">
    <w:abstractNumId w:val="7"/>
  </w:num>
  <w:num w:numId="13" w16cid:durableId="1923905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34ADF"/>
    <w:rsid w:val="00046D3E"/>
    <w:rsid w:val="00051F13"/>
    <w:rsid w:val="000B4204"/>
    <w:rsid w:val="000E7734"/>
    <w:rsid w:val="00101466"/>
    <w:rsid w:val="00124764"/>
    <w:rsid w:val="00164A56"/>
    <w:rsid w:val="00165857"/>
    <w:rsid w:val="001A5483"/>
    <w:rsid w:val="001B4D6B"/>
    <w:rsid w:val="001C10DC"/>
    <w:rsid w:val="001E135D"/>
    <w:rsid w:val="00211818"/>
    <w:rsid w:val="00221CCB"/>
    <w:rsid w:val="0022747C"/>
    <w:rsid w:val="00227773"/>
    <w:rsid w:val="00254188"/>
    <w:rsid w:val="00255C21"/>
    <w:rsid w:val="002715D6"/>
    <w:rsid w:val="00347475"/>
    <w:rsid w:val="00350874"/>
    <w:rsid w:val="00365959"/>
    <w:rsid w:val="003747C1"/>
    <w:rsid w:val="00377F36"/>
    <w:rsid w:val="003943FF"/>
    <w:rsid w:val="003C08C0"/>
    <w:rsid w:val="003C382F"/>
    <w:rsid w:val="003E3299"/>
    <w:rsid w:val="00403C13"/>
    <w:rsid w:val="00431D9C"/>
    <w:rsid w:val="00482264"/>
    <w:rsid w:val="00487D43"/>
    <w:rsid w:val="004C2CCF"/>
    <w:rsid w:val="0050736E"/>
    <w:rsid w:val="00521D68"/>
    <w:rsid w:val="005538BF"/>
    <w:rsid w:val="00580B78"/>
    <w:rsid w:val="005912C2"/>
    <w:rsid w:val="005C1E53"/>
    <w:rsid w:val="005C32E5"/>
    <w:rsid w:val="005E1492"/>
    <w:rsid w:val="00615814"/>
    <w:rsid w:val="006741D8"/>
    <w:rsid w:val="006936A6"/>
    <w:rsid w:val="006B7AE8"/>
    <w:rsid w:val="006C07D3"/>
    <w:rsid w:val="006E2376"/>
    <w:rsid w:val="006E36AA"/>
    <w:rsid w:val="00737503"/>
    <w:rsid w:val="00785E49"/>
    <w:rsid w:val="00786B44"/>
    <w:rsid w:val="007977A3"/>
    <w:rsid w:val="007B182C"/>
    <w:rsid w:val="007C5DED"/>
    <w:rsid w:val="00826330"/>
    <w:rsid w:val="00837B03"/>
    <w:rsid w:val="008826C9"/>
    <w:rsid w:val="008D0AEE"/>
    <w:rsid w:val="008D24B5"/>
    <w:rsid w:val="0090196A"/>
    <w:rsid w:val="0093145D"/>
    <w:rsid w:val="009376FE"/>
    <w:rsid w:val="00987C5C"/>
    <w:rsid w:val="009A0B8C"/>
    <w:rsid w:val="00A00732"/>
    <w:rsid w:val="00A202A6"/>
    <w:rsid w:val="00A51878"/>
    <w:rsid w:val="00A77AD8"/>
    <w:rsid w:val="00A97E45"/>
    <w:rsid w:val="00AA2F34"/>
    <w:rsid w:val="00AB0061"/>
    <w:rsid w:val="00AB3BC5"/>
    <w:rsid w:val="00AC3BFC"/>
    <w:rsid w:val="00AC5736"/>
    <w:rsid w:val="00AF638E"/>
    <w:rsid w:val="00B40CDD"/>
    <w:rsid w:val="00B82407"/>
    <w:rsid w:val="00B92AFE"/>
    <w:rsid w:val="00B9610A"/>
    <w:rsid w:val="00BC4F8C"/>
    <w:rsid w:val="00BD3246"/>
    <w:rsid w:val="00BF1144"/>
    <w:rsid w:val="00C017DF"/>
    <w:rsid w:val="00C21749"/>
    <w:rsid w:val="00C5793A"/>
    <w:rsid w:val="00CA6CDC"/>
    <w:rsid w:val="00CC3A91"/>
    <w:rsid w:val="00CF468E"/>
    <w:rsid w:val="00CF5B5D"/>
    <w:rsid w:val="00D06A10"/>
    <w:rsid w:val="00D277FB"/>
    <w:rsid w:val="00D3654D"/>
    <w:rsid w:val="00D436E8"/>
    <w:rsid w:val="00D7052B"/>
    <w:rsid w:val="00DA1914"/>
    <w:rsid w:val="00DA5D3F"/>
    <w:rsid w:val="00DB7EF0"/>
    <w:rsid w:val="00DC5580"/>
    <w:rsid w:val="00E0512F"/>
    <w:rsid w:val="00E80E79"/>
    <w:rsid w:val="00EA7502"/>
    <w:rsid w:val="00F26A9E"/>
    <w:rsid w:val="00F5145B"/>
    <w:rsid w:val="00F804C1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3BEADC9B"/>
  <w15:chartTrackingRefBased/>
  <w15:docId w15:val="{B0989C24-85AC-4307-B737-D40E1D0EF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6" ma:contentTypeDescription="Een nieuw document maken." ma:contentTypeScope="" ma:versionID="de9b1407c79913327c3504855ae81652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951ac9b72aa93b4ec92d260bd931230a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0E891A-9C1B-450E-8F1B-212C5126D3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370B55-A916-49C3-9597-C9F361DA6789}">
  <ds:schemaRefs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811006f-1c16-41b7-b921-4a643f9d9ecc"/>
    <ds:schemaRef ds:uri="http://schemas.microsoft.com/office/2006/documentManagement/types"/>
    <ds:schemaRef ds:uri="http://purl.org/dc/terms/"/>
    <ds:schemaRef ds:uri="http://www.w3.org/XML/1998/namespace"/>
    <ds:schemaRef ds:uri="e7f54076-5645-4b12-91ec-c3d4a8cb9c6b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56CC7EE-2531-42EC-AD46-958501CFD51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082BDCE-EE11-4D6D-B8C0-D3AE4BF78C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1</TotalTime>
  <Pages>1</Pages>
  <Words>121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Vernieuwing Handboek Aanleg Ruiter- en Menpaden</dc:title>
  <dc:subject/>
  <dc:creator>fortgensi</dc:creator>
  <cp:keywords/>
  <cp:lastModifiedBy>Cindy Heijligers | KNHS</cp:lastModifiedBy>
  <cp:revision>4</cp:revision>
  <cp:lastPrinted>2012-11-20T13:45:00Z</cp:lastPrinted>
  <dcterms:created xsi:type="dcterms:W3CDTF">2022-11-16T12:40:00Z</dcterms:created>
  <dcterms:modified xsi:type="dcterms:W3CDTF">2023-01-03T11:49:00Z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Lisanne Kooiker-Leene | KNHS</vt:lpwstr>
  </property>
  <property fmtid="{D5CDD505-2E9C-101B-9397-08002B2CF9AE}" pid="3" name="display_urn:schemas-microsoft-com:office:office#Author">
    <vt:lpwstr>fortgensi</vt:lpwstr>
  </property>
  <property fmtid="{D5CDD505-2E9C-101B-9397-08002B2CF9AE}" pid="4" name="Title0">
    <vt:lpwstr>Project Vernieuwing Handboek Aanleg Ruiter- en Menpaden</vt:lpwstr>
  </property>
  <property fmtid="{D5CDD505-2E9C-101B-9397-08002B2CF9AE}" pid="5" name="ContentTypeId">
    <vt:lpwstr>0x010100F9386A01108D374D9C638ECAF15CC501</vt:lpwstr>
  </property>
  <property fmtid="{D5CDD505-2E9C-101B-9397-08002B2CF9AE}" pid="6" name="MediaServiceImageTags">
    <vt:lpwstr/>
  </property>
</Properties>
</file>